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F49AA" w14:textId="70DDB49C" w:rsidR="00022AE3" w:rsidRPr="00BF0510" w:rsidRDefault="00022AE3" w:rsidP="00022AE3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eastAsiaTheme="minorEastAsia"/>
          <w:b/>
          <w:sz w:val="24"/>
          <w:szCs w:val="24"/>
          <w:lang w:eastAsia="ja-JP"/>
        </w:rPr>
      </w:pPr>
      <w:bookmarkStart w:id="0" w:name="page1"/>
      <w:r w:rsidRPr="00BF0510">
        <w:rPr>
          <w:rFonts w:eastAsia="SimSun"/>
          <w:b/>
          <w:sz w:val="24"/>
          <w:szCs w:val="24"/>
        </w:rPr>
        <w:t>3GPP TSG-RAN WG4 Meeting #9</w:t>
      </w:r>
      <w:r w:rsidR="005E2D26" w:rsidRPr="00BF0510">
        <w:rPr>
          <w:rFonts w:eastAsiaTheme="minorEastAsia"/>
          <w:b/>
          <w:sz w:val="24"/>
          <w:szCs w:val="24"/>
          <w:lang w:eastAsia="ja-JP"/>
        </w:rPr>
        <w:t>8</w:t>
      </w:r>
      <w:r w:rsidRPr="00BF0510">
        <w:rPr>
          <w:rFonts w:eastAsia="SimSun"/>
          <w:sz w:val="24"/>
          <w:szCs w:val="24"/>
          <w:lang w:val="de-DE"/>
        </w:rPr>
        <w:tab/>
      </w:r>
      <w:r w:rsidR="004B4384" w:rsidRPr="004170C7">
        <w:rPr>
          <w:rFonts w:eastAsia="SimSun"/>
          <w:b/>
          <w:sz w:val="24"/>
          <w:szCs w:val="24"/>
          <w:lang w:val="de-DE"/>
        </w:rPr>
        <w:t>R4-2</w:t>
      </w:r>
      <w:r w:rsidR="004170C7" w:rsidRPr="004170C7">
        <w:rPr>
          <w:rFonts w:eastAsia="SimSun"/>
          <w:b/>
          <w:sz w:val="24"/>
          <w:szCs w:val="24"/>
          <w:lang w:val="de-DE"/>
        </w:rPr>
        <w:t>101370</w:t>
      </w:r>
    </w:p>
    <w:p w14:paraId="60665374" w14:textId="6984C4CA" w:rsidR="00E414C6" w:rsidRPr="00BF0510" w:rsidRDefault="009C617A" w:rsidP="00022AE3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eastAsia="SimSun"/>
          <w:b/>
          <w:sz w:val="24"/>
          <w:szCs w:val="24"/>
          <w:lang w:eastAsia="zh-CN"/>
        </w:rPr>
      </w:pPr>
      <w:r w:rsidRPr="00BF0510">
        <w:rPr>
          <w:rFonts w:eastAsia="SimSun"/>
          <w:b/>
          <w:sz w:val="24"/>
          <w:szCs w:val="24"/>
          <w:lang w:eastAsia="zh-CN"/>
        </w:rPr>
        <w:t>Electronic Meeting, 2</w:t>
      </w:r>
      <w:r w:rsidR="005E2D26" w:rsidRPr="00BF0510">
        <w:rPr>
          <w:rFonts w:eastAsia="SimSun"/>
          <w:b/>
          <w:sz w:val="24"/>
          <w:szCs w:val="24"/>
          <w:lang w:eastAsia="zh-CN"/>
        </w:rPr>
        <w:t>5</w:t>
      </w:r>
      <w:r w:rsidR="00022AE3" w:rsidRPr="00BF0510">
        <w:rPr>
          <w:rFonts w:eastAsia="SimSun"/>
          <w:b/>
          <w:sz w:val="24"/>
          <w:szCs w:val="24"/>
          <w:lang w:eastAsia="zh-CN"/>
        </w:rPr>
        <w:t xml:space="preserve"> </w:t>
      </w:r>
      <w:r w:rsidR="005E2D26" w:rsidRPr="00BF0510">
        <w:rPr>
          <w:rFonts w:eastAsia="SimSun"/>
          <w:b/>
          <w:sz w:val="24"/>
          <w:szCs w:val="24"/>
          <w:lang w:eastAsia="zh-CN"/>
        </w:rPr>
        <w:t>Jan</w:t>
      </w:r>
      <w:r w:rsidR="00022AE3" w:rsidRPr="00BF0510">
        <w:rPr>
          <w:rFonts w:eastAsia="SimSun"/>
          <w:b/>
          <w:sz w:val="24"/>
          <w:szCs w:val="24"/>
          <w:lang w:eastAsia="zh-CN"/>
        </w:rPr>
        <w:t xml:space="preserve">. – </w:t>
      </w:r>
      <w:r w:rsidR="005E2D26" w:rsidRPr="00BF0510">
        <w:rPr>
          <w:rFonts w:eastAsia="SimSun"/>
          <w:b/>
          <w:sz w:val="24"/>
          <w:szCs w:val="24"/>
          <w:lang w:eastAsia="zh-CN"/>
        </w:rPr>
        <w:t>5 Feb., 2021</w:t>
      </w:r>
    </w:p>
    <w:p w14:paraId="07B35191" w14:textId="77777777" w:rsidR="00897534" w:rsidRPr="00BF0510" w:rsidRDefault="00897534" w:rsidP="003B58BA">
      <w:pPr>
        <w:tabs>
          <w:tab w:val="left" w:pos="1985"/>
        </w:tabs>
        <w:spacing w:before="100" w:beforeAutospacing="1" w:after="100" w:afterAutospacing="1"/>
        <w:jc w:val="both"/>
        <w:rPr>
          <w:b/>
          <w:sz w:val="24"/>
        </w:rPr>
      </w:pPr>
    </w:p>
    <w:p w14:paraId="5C98555D" w14:textId="37FB8003" w:rsidR="00214859" w:rsidRPr="00BF0510" w:rsidRDefault="00214859" w:rsidP="003B58BA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 w:eastAsia="ja-JP"/>
        </w:rPr>
      </w:pPr>
      <w:r w:rsidRPr="00BF0510">
        <w:rPr>
          <w:b/>
          <w:sz w:val="24"/>
          <w:lang w:val="en-US"/>
        </w:rPr>
        <w:t>Agenda item:</w:t>
      </w:r>
      <w:r w:rsidRPr="00BF0510">
        <w:rPr>
          <w:sz w:val="24"/>
          <w:lang w:val="en-US"/>
        </w:rPr>
        <w:tab/>
      </w:r>
      <w:r w:rsidR="00F70F5F" w:rsidRPr="00BF0510">
        <w:rPr>
          <w:sz w:val="24"/>
          <w:lang w:val="en-US"/>
        </w:rPr>
        <w:t>11.6.3.2</w:t>
      </w:r>
    </w:p>
    <w:p w14:paraId="5B0FC1DA" w14:textId="77777777" w:rsidR="0081689A" w:rsidRPr="00BF0510" w:rsidRDefault="0081689A" w:rsidP="003B58BA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BF0510">
        <w:rPr>
          <w:b/>
          <w:sz w:val="24"/>
          <w:lang w:val="en-US"/>
        </w:rPr>
        <w:t xml:space="preserve">Source: </w:t>
      </w:r>
      <w:r w:rsidRPr="00BF0510">
        <w:rPr>
          <w:b/>
          <w:sz w:val="24"/>
          <w:lang w:val="en-US"/>
        </w:rPr>
        <w:tab/>
      </w:r>
      <w:r w:rsidR="00642564" w:rsidRPr="00BF0510">
        <w:rPr>
          <w:b/>
          <w:sz w:val="24"/>
          <w:lang w:val="en-US"/>
        </w:rPr>
        <w:tab/>
      </w:r>
      <w:r w:rsidRPr="00BF0510">
        <w:rPr>
          <w:sz w:val="24"/>
          <w:lang w:val="en-US" w:eastAsia="ja-JP"/>
        </w:rPr>
        <w:t>NTT DOCOMO, INC.</w:t>
      </w:r>
    </w:p>
    <w:p w14:paraId="068CA5B6" w14:textId="0C5F740D" w:rsidR="00FA6851" w:rsidRPr="00BF0510" w:rsidRDefault="0081689A" w:rsidP="003B58BA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 w:eastAsia="ja-JP"/>
        </w:rPr>
      </w:pPr>
      <w:r w:rsidRPr="00BF0510">
        <w:rPr>
          <w:b/>
          <w:sz w:val="24"/>
          <w:lang w:val="en-US"/>
        </w:rPr>
        <w:t>Title:</w:t>
      </w:r>
      <w:r w:rsidRPr="00BF0510">
        <w:rPr>
          <w:sz w:val="24"/>
          <w:lang w:val="en-US"/>
        </w:rPr>
        <w:t xml:space="preserve"> </w:t>
      </w:r>
      <w:r w:rsidRPr="00BF0510">
        <w:rPr>
          <w:sz w:val="24"/>
          <w:lang w:val="en-US"/>
        </w:rPr>
        <w:tab/>
      </w:r>
      <w:r w:rsidR="00BC60D6" w:rsidRPr="00BF0510">
        <w:rPr>
          <w:sz w:val="24"/>
          <w:lang w:val="en-US"/>
        </w:rPr>
        <w:t>Vie</w:t>
      </w:r>
      <w:r w:rsidR="00BC60D6" w:rsidRPr="00BF0510">
        <w:rPr>
          <w:sz w:val="24"/>
          <w:lang w:val="en-US" w:eastAsia="ja-JP"/>
        </w:rPr>
        <w:t>ws</w:t>
      </w:r>
      <w:r w:rsidR="005E2D26" w:rsidRPr="00BF0510">
        <w:rPr>
          <w:sz w:val="24"/>
          <w:lang w:val="en-US"/>
        </w:rPr>
        <w:t xml:space="preserve"> on </w:t>
      </w:r>
      <w:r w:rsidR="00BC60D6" w:rsidRPr="00BF0510">
        <w:rPr>
          <w:sz w:val="24"/>
          <w:lang w:val="en-US"/>
        </w:rPr>
        <w:t>HST</w:t>
      </w:r>
      <w:r w:rsidR="007216C2" w:rsidRPr="00BF0510">
        <w:t xml:space="preserve"> </w:t>
      </w:r>
      <w:r w:rsidR="002C6253">
        <w:rPr>
          <w:sz w:val="24"/>
          <w:lang w:val="en-US"/>
        </w:rPr>
        <w:t>CA test</w:t>
      </w:r>
      <w:r w:rsidR="007216C2" w:rsidRPr="00BF0510">
        <w:rPr>
          <w:sz w:val="24"/>
          <w:lang w:val="en-US"/>
        </w:rPr>
        <w:t>s for FR1</w:t>
      </w:r>
    </w:p>
    <w:p w14:paraId="5CBDDE9A" w14:textId="7B52FABA" w:rsidR="0081689A" w:rsidRPr="00BF0510" w:rsidRDefault="0081689A" w:rsidP="003B58BA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lang w:eastAsia="ja-JP"/>
        </w:rPr>
      </w:pPr>
      <w:r w:rsidRPr="00BF0510">
        <w:rPr>
          <w:b/>
          <w:sz w:val="24"/>
          <w:lang w:val="en-US"/>
        </w:rPr>
        <w:t>Document for:</w:t>
      </w:r>
      <w:r w:rsidRPr="00BF0510">
        <w:rPr>
          <w:sz w:val="24"/>
          <w:lang w:val="en-US"/>
        </w:rPr>
        <w:tab/>
      </w:r>
      <w:r w:rsidR="00A068D6" w:rsidRPr="00BF0510">
        <w:rPr>
          <w:sz w:val="24"/>
          <w:lang w:val="en-US" w:eastAsia="ja-JP"/>
        </w:rPr>
        <w:t>Discussion</w:t>
      </w:r>
    </w:p>
    <w:p w14:paraId="7B11AF94" w14:textId="58B7312F" w:rsidR="00906173" w:rsidRPr="00BF0510" w:rsidRDefault="009C628D" w:rsidP="003B58BA">
      <w:pPr>
        <w:pStyle w:val="1"/>
        <w:spacing w:before="100" w:beforeAutospacing="1" w:after="100" w:afterAutospacing="1"/>
        <w:rPr>
          <w:rFonts w:ascii="Times New Roman" w:hAnsi="Times New Roman"/>
        </w:rPr>
      </w:pPr>
      <w:r w:rsidRPr="00BF0510">
        <w:rPr>
          <w:rFonts w:ascii="Times New Roman" w:hAnsi="Times New Roman"/>
          <w:lang w:eastAsia="ja-JP"/>
        </w:rPr>
        <w:t xml:space="preserve">1. </w:t>
      </w:r>
      <w:r w:rsidR="00906173" w:rsidRPr="00BF0510">
        <w:rPr>
          <w:rFonts w:ascii="Times New Roman" w:hAnsi="Times New Roman"/>
        </w:rPr>
        <w:t>Introduction</w:t>
      </w:r>
    </w:p>
    <w:p w14:paraId="01141FA2" w14:textId="0283B252" w:rsidR="008639E7" w:rsidRPr="00BF0510" w:rsidRDefault="001C7CC1" w:rsidP="00BF0510">
      <w:pPr>
        <w:jc w:val="both"/>
        <w:rPr>
          <w:lang w:eastAsia="ja-JP"/>
        </w:rPr>
      </w:pPr>
      <w:r>
        <w:rPr>
          <w:lang w:eastAsia="ja-JP"/>
        </w:rPr>
        <w:t xml:space="preserve">Rel.17 </w:t>
      </w:r>
      <w:r w:rsidR="007216C2" w:rsidRPr="00BF0510">
        <w:rPr>
          <w:lang w:eastAsia="ja-JP"/>
        </w:rPr>
        <w:t xml:space="preserve">WI on high-speed train (HST) </w:t>
      </w:r>
      <w:r w:rsidR="00BF0510">
        <w:rPr>
          <w:lang w:eastAsia="ja-JP"/>
        </w:rPr>
        <w:t>scenario was approved</w:t>
      </w:r>
      <w:r w:rsidR="007216C2" w:rsidRPr="00BF0510">
        <w:rPr>
          <w:lang w:eastAsia="ja-JP"/>
        </w:rPr>
        <w:t xml:space="preserve"> [1].</w:t>
      </w:r>
      <w:r w:rsidR="008639E7" w:rsidRPr="00BF0510">
        <w:rPr>
          <w:lang w:eastAsia="ja-JP"/>
        </w:rPr>
        <w:t xml:space="preserve"> </w:t>
      </w:r>
      <w:r w:rsidR="007216C2" w:rsidRPr="00BF0510">
        <w:rPr>
          <w:lang w:eastAsia="ja-JP"/>
        </w:rPr>
        <w:t>This contribution presen</w:t>
      </w:r>
      <w:r w:rsidR="008639E7" w:rsidRPr="00BF0510">
        <w:rPr>
          <w:lang w:eastAsia="ja-JP"/>
        </w:rPr>
        <w:t>ts our views on HST tests for Rel.17 NR</w:t>
      </w:r>
      <w:r w:rsidR="007216C2" w:rsidRPr="00BF0510">
        <w:rPr>
          <w:lang w:eastAsia="ja-JP"/>
        </w:rPr>
        <w:t xml:space="preserve">. </w:t>
      </w:r>
    </w:p>
    <w:p w14:paraId="5DB480BB" w14:textId="03D747CD" w:rsidR="00F00DC1" w:rsidRPr="00BF0510" w:rsidRDefault="00556E1D" w:rsidP="00BF0510">
      <w:pPr>
        <w:pStyle w:val="1"/>
        <w:spacing w:before="100" w:beforeAutospacing="1" w:after="100" w:afterAutospacing="1"/>
        <w:jc w:val="both"/>
        <w:rPr>
          <w:rFonts w:ascii="Times New Roman" w:hAnsi="Times New Roman"/>
          <w:b/>
          <w:noProof/>
          <w:lang w:val="en-US" w:eastAsia="ja-JP"/>
        </w:rPr>
      </w:pPr>
      <w:r w:rsidRPr="00BF0510">
        <w:rPr>
          <w:rFonts w:ascii="Times New Roman" w:hAnsi="Times New Roman"/>
          <w:lang w:eastAsia="ja-JP"/>
        </w:rPr>
        <w:t xml:space="preserve">2. </w:t>
      </w:r>
      <w:r w:rsidR="00BB0BDD" w:rsidRPr="00BF0510">
        <w:rPr>
          <w:rFonts w:ascii="Times New Roman" w:hAnsi="Times New Roman"/>
          <w:lang w:eastAsia="ja-JP"/>
        </w:rPr>
        <w:t>Discussion</w:t>
      </w:r>
      <w:r w:rsidR="00BF0510" w:rsidRPr="00BF0510">
        <w:rPr>
          <w:lang w:val="en-US" w:eastAsia="ja-JP"/>
        </w:rPr>
        <w:t xml:space="preserve"> </w:t>
      </w:r>
    </w:p>
    <w:p w14:paraId="2CA7FA65" w14:textId="5AA770CD" w:rsidR="00BF0510" w:rsidRDefault="00DF41BF" w:rsidP="00BF0510">
      <w:pPr>
        <w:jc w:val="both"/>
        <w:rPr>
          <w:lang w:eastAsia="zh-CN"/>
        </w:rPr>
      </w:pPr>
      <w:r>
        <w:rPr>
          <w:lang w:eastAsia="zh-CN"/>
        </w:rPr>
        <w:t>In Rel.16 NR</w:t>
      </w:r>
      <w:r w:rsidR="00BF0510">
        <w:rPr>
          <w:lang w:eastAsia="zh-CN"/>
        </w:rPr>
        <w:t xml:space="preserve">, RAN4 introduced </w:t>
      </w:r>
      <w:r w:rsidR="00BF0510" w:rsidRPr="00BF0510">
        <w:rPr>
          <w:rFonts w:eastAsia="DengXian"/>
          <w:lang w:eastAsia="zh-CN"/>
        </w:rPr>
        <w:t>single carrier</w:t>
      </w:r>
      <w:r w:rsidR="00BF0510">
        <w:rPr>
          <w:rFonts w:eastAsia="DengXian"/>
          <w:lang w:eastAsia="zh-CN"/>
        </w:rPr>
        <w:t xml:space="preserve"> tests. </w:t>
      </w:r>
      <w:r>
        <w:rPr>
          <w:lang w:eastAsia="zh-CN"/>
        </w:rPr>
        <w:t>In Rel.17 NR</w:t>
      </w:r>
      <w:r w:rsidR="00BF0510">
        <w:rPr>
          <w:lang w:eastAsia="zh-CN"/>
        </w:rPr>
        <w:t xml:space="preserve">, RAN4 discusses to extend </w:t>
      </w:r>
      <w:r w:rsidR="00BF0510" w:rsidRPr="00BF0510">
        <w:rPr>
          <w:rFonts w:eastAsia="DengXian"/>
          <w:lang w:eastAsia="zh-CN"/>
        </w:rPr>
        <w:t>single carrier</w:t>
      </w:r>
      <w:r w:rsidR="00BF0510" w:rsidRPr="00BF0510">
        <w:rPr>
          <w:lang w:eastAsia="zh-CN"/>
        </w:rPr>
        <w:t xml:space="preserve"> </w:t>
      </w:r>
      <w:r w:rsidR="00BF0510">
        <w:rPr>
          <w:lang w:eastAsia="zh-CN"/>
        </w:rPr>
        <w:t xml:space="preserve">tests to </w:t>
      </w:r>
      <w:r w:rsidR="00BF0510" w:rsidRPr="00BF0510">
        <w:rPr>
          <w:rFonts w:eastAsia="DengXian"/>
          <w:lang w:eastAsia="zh-CN"/>
        </w:rPr>
        <w:t>carrier aggregation</w:t>
      </w:r>
      <w:r w:rsidR="00BF0510">
        <w:rPr>
          <w:rFonts w:eastAsia="DengXian"/>
          <w:lang w:eastAsia="zh-CN"/>
        </w:rPr>
        <w:t xml:space="preserve"> tests. </w:t>
      </w:r>
      <w:r w:rsidR="00BF0510" w:rsidRPr="00BF0510">
        <w:rPr>
          <w:rFonts w:eastAsia="DengXian"/>
          <w:lang w:eastAsia="zh-CN"/>
        </w:rPr>
        <w:t>We believe that this extension should at l</w:t>
      </w:r>
      <w:r w:rsidR="00BF0510">
        <w:rPr>
          <w:rFonts w:eastAsia="DengXian"/>
          <w:lang w:eastAsia="zh-CN"/>
        </w:rPr>
        <w:t xml:space="preserve">east include the </w:t>
      </w:r>
      <w:r w:rsidR="00BF0510" w:rsidRPr="00BF0510">
        <w:rPr>
          <w:rFonts w:eastAsia="DengXian"/>
          <w:lang w:eastAsia="zh-CN"/>
        </w:rPr>
        <w:t xml:space="preserve">FDD </w:t>
      </w:r>
      <w:r w:rsidR="00BF0510">
        <w:rPr>
          <w:rFonts w:eastAsia="DengXian"/>
          <w:lang w:eastAsia="zh-CN"/>
        </w:rPr>
        <w:t xml:space="preserve">15kHz </w:t>
      </w:r>
      <w:r w:rsidR="00BF0510" w:rsidRPr="00BF0510">
        <w:rPr>
          <w:rFonts w:eastAsia="DengXian"/>
          <w:lang w:eastAsia="zh-CN"/>
        </w:rPr>
        <w:t xml:space="preserve">and TDD </w:t>
      </w:r>
      <w:r w:rsidR="00BF0510">
        <w:rPr>
          <w:rFonts w:eastAsia="DengXian"/>
          <w:lang w:eastAsia="zh-CN"/>
        </w:rPr>
        <w:t>30kHz</w:t>
      </w:r>
      <w:r w:rsidR="00BF0510">
        <w:t xml:space="preserve">, </w:t>
      </w:r>
      <w:r w:rsidR="00BF0510">
        <w:rPr>
          <w:rFonts w:eastAsia="DengXian"/>
          <w:lang w:eastAsia="zh-CN"/>
        </w:rPr>
        <w:t xml:space="preserve">which are </w:t>
      </w:r>
      <w:r w:rsidR="00BF0510" w:rsidRPr="00BF0510">
        <w:rPr>
          <w:rFonts w:eastAsia="DengXian"/>
          <w:lang w:eastAsia="zh-CN"/>
        </w:rPr>
        <w:t>considered for Rel-16</w:t>
      </w:r>
      <w:r>
        <w:rPr>
          <w:rFonts w:eastAsia="DengXian"/>
          <w:lang w:eastAsia="zh-CN"/>
        </w:rPr>
        <w:t xml:space="preserve"> NR</w:t>
      </w:r>
      <w:r w:rsidR="00BF0510" w:rsidRPr="00BF0510">
        <w:rPr>
          <w:rFonts w:eastAsia="DengXian"/>
          <w:lang w:eastAsia="zh-CN"/>
        </w:rPr>
        <w:t>.</w:t>
      </w:r>
      <w:r w:rsidR="00BF0510">
        <w:rPr>
          <w:rFonts w:eastAsia="DengXian"/>
          <w:lang w:eastAsia="zh-CN"/>
        </w:rPr>
        <w:t xml:space="preserve"> </w:t>
      </w:r>
    </w:p>
    <w:p w14:paraId="0489BCD3" w14:textId="32BF1F26" w:rsidR="00DF41BF" w:rsidRPr="00DF41BF" w:rsidRDefault="00DF41BF" w:rsidP="00DF41BF">
      <w:pPr>
        <w:jc w:val="both"/>
        <w:rPr>
          <w:b/>
        </w:rPr>
      </w:pPr>
      <w:r w:rsidRPr="00DF41BF">
        <w:rPr>
          <w:b/>
        </w:rPr>
        <w:t>Proposal 1: For F</w:t>
      </w:r>
      <w:r>
        <w:rPr>
          <w:b/>
        </w:rPr>
        <w:t>DD, consider at least FDD 15kHz</w:t>
      </w:r>
    </w:p>
    <w:p w14:paraId="1DF72CAA" w14:textId="44092687" w:rsidR="00DF41BF" w:rsidRPr="00DF41BF" w:rsidRDefault="00DF41BF" w:rsidP="00BF0510">
      <w:pPr>
        <w:jc w:val="both"/>
        <w:rPr>
          <w:rFonts w:hint="eastAsia"/>
          <w:b/>
        </w:rPr>
      </w:pPr>
      <w:r w:rsidRPr="00DF41BF">
        <w:rPr>
          <w:b/>
        </w:rPr>
        <w:t>Proposal 2: For TDD, consider at least TDD 30kHz</w:t>
      </w:r>
    </w:p>
    <w:p w14:paraId="4095A1C2" w14:textId="41A7626E" w:rsidR="00BF0510" w:rsidRPr="00BF0510" w:rsidRDefault="00BF0510" w:rsidP="00BF0510">
      <w:pPr>
        <w:jc w:val="both"/>
        <w:rPr>
          <w:lang w:eastAsia="zh-CN"/>
        </w:rPr>
      </w:pPr>
      <w:r w:rsidRPr="00BF0510">
        <w:rPr>
          <w:lang w:eastAsia="zh-CN"/>
        </w:rPr>
        <w:t>At the same time</w:t>
      </w:r>
      <w:r>
        <w:rPr>
          <w:lang w:eastAsia="zh-CN"/>
        </w:rPr>
        <w:t>, i</w:t>
      </w:r>
      <w:r w:rsidRPr="00BF0510">
        <w:rPr>
          <w:lang w:eastAsia="zh-CN"/>
        </w:rPr>
        <w:t>n Rel.17 WI, RAN4 agreed to discuss the same target speed (up to 500km/h) and carrier frequency (up to 3.6 GHz) as Rel-16 WI. Since RAN4 spent a lot of time deciding on the maximum Doppler frequency und</w:t>
      </w:r>
      <w:r w:rsidR="00DF41BF">
        <w:rPr>
          <w:lang w:eastAsia="zh-CN"/>
        </w:rPr>
        <w:t>er HST-SFN scenario in Rel.16 NR</w:t>
      </w:r>
      <w:r w:rsidRPr="00BF0510">
        <w:rPr>
          <w:lang w:eastAsia="zh-CN"/>
        </w:rPr>
        <w:t>, we prefer to use the same maximum Doppler frequency</w:t>
      </w:r>
      <w:r>
        <w:rPr>
          <w:lang w:eastAsia="zh-CN"/>
        </w:rPr>
        <w:t xml:space="preserve"> </w:t>
      </w:r>
      <w:r w:rsidR="00DF41BF">
        <w:rPr>
          <w:lang w:eastAsia="zh-CN"/>
        </w:rPr>
        <w:t>in Rel.17 NR</w:t>
      </w:r>
      <w:r w:rsidRPr="00BF0510">
        <w:rPr>
          <w:lang w:eastAsia="zh-CN"/>
        </w:rPr>
        <w:t xml:space="preserve">. </w:t>
      </w:r>
    </w:p>
    <w:p w14:paraId="552565AB" w14:textId="17C832AE" w:rsidR="00BF0510" w:rsidRPr="00BF0510" w:rsidRDefault="00BF0510" w:rsidP="00BF0510">
      <w:pPr>
        <w:jc w:val="both"/>
        <w:rPr>
          <w:b/>
        </w:rPr>
      </w:pPr>
      <w:r w:rsidRPr="00BF0510">
        <w:rPr>
          <w:b/>
        </w:rPr>
        <w:t xml:space="preserve">Proposal </w:t>
      </w:r>
      <w:r w:rsidR="00DF41BF">
        <w:rPr>
          <w:b/>
        </w:rPr>
        <w:t>3</w:t>
      </w:r>
      <w:r w:rsidRPr="00BF0510">
        <w:rPr>
          <w:b/>
        </w:rPr>
        <w:t xml:space="preserve">: </w:t>
      </w:r>
      <w:r>
        <w:rPr>
          <w:b/>
        </w:rPr>
        <w:t xml:space="preserve">Target maximum </w:t>
      </w:r>
      <w:r w:rsidRPr="00BF0510">
        <w:rPr>
          <w:b/>
        </w:rPr>
        <w:t>Doppler frequency under HST-SFN scenario in the test</w:t>
      </w:r>
      <w:r>
        <w:rPr>
          <w:b/>
        </w:rPr>
        <w:t>s</w:t>
      </w:r>
      <w:r w:rsidRPr="00BF0510">
        <w:rPr>
          <w:b/>
        </w:rPr>
        <w:t xml:space="preserve"> </w:t>
      </w:r>
      <w:r>
        <w:rPr>
          <w:b/>
        </w:rPr>
        <w:t>are</w:t>
      </w:r>
      <w:r w:rsidRPr="00BF0510">
        <w:rPr>
          <w:b/>
        </w:rPr>
        <w:t xml:space="preserve"> as follows. </w:t>
      </w:r>
    </w:p>
    <w:p w14:paraId="12E0D854" w14:textId="2014C0CD" w:rsidR="00BF0510" w:rsidRPr="00BF0510" w:rsidRDefault="00BF0510" w:rsidP="00BF0510">
      <w:pPr>
        <w:numPr>
          <w:ilvl w:val="1"/>
          <w:numId w:val="12"/>
        </w:numPr>
        <w:spacing w:after="60"/>
        <w:ind w:hanging="357"/>
        <w:jc w:val="both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For FDD 15k</w:t>
      </w:r>
      <w:r w:rsidRPr="00BF0510">
        <w:rPr>
          <w:b/>
          <w:color w:val="000000" w:themeColor="text1"/>
          <w:lang w:val="en-US" w:eastAsia="zh-CN"/>
        </w:rPr>
        <w:t>Hz</w:t>
      </w:r>
      <w:r>
        <w:rPr>
          <w:rFonts w:eastAsiaTheme="minorEastAsia" w:hint="eastAsia"/>
          <w:b/>
          <w:color w:val="000000" w:themeColor="text1"/>
          <w:lang w:val="en-US" w:eastAsia="ja-JP"/>
        </w:rPr>
        <w:t xml:space="preserve"> : </w:t>
      </w:r>
      <w:r>
        <w:rPr>
          <w:b/>
          <w:color w:val="000000" w:themeColor="text1"/>
          <w:lang w:val="en-US" w:eastAsia="zh-CN"/>
        </w:rPr>
        <w:t>870</w:t>
      </w:r>
      <w:r w:rsidRPr="00BF0510">
        <w:rPr>
          <w:b/>
          <w:color w:val="000000" w:themeColor="text1"/>
          <w:lang w:val="en-US" w:eastAsia="zh-CN"/>
        </w:rPr>
        <w:t xml:space="preserve">Hz </w:t>
      </w:r>
    </w:p>
    <w:p w14:paraId="61740F5E" w14:textId="5F6C8CA3" w:rsidR="00BF0510" w:rsidRPr="00BF0510" w:rsidRDefault="00BF0510" w:rsidP="00BF0510">
      <w:pPr>
        <w:numPr>
          <w:ilvl w:val="1"/>
          <w:numId w:val="12"/>
        </w:numPr>
        <w:spacing w:after="60"/>
        <w:ind w:hanging="357"/>
        <w:jc w:val="both"/>
        <w:rPr>
          <w:lang w:eastAsia="ja-JP"/>
        </w:rPr>
      </w:pPr>
      <w:r w:rsidRPr="00BF0510">
        <w:rPr>
          <w:b/>
          <w:color w:val="000000" w:themeColor="text1"/>
          <w:lang w:val="en-US" w:eastAsia="zh-CN"/>
        </w:rPr>
        <w:t xml:space="preserve">For </w:t>
      </w:r>
      <w:r>
        <w:rPr>
          <w:b/>
          <w:color w:val="000000" w:themeColor="text1"/>
          <w:lang w:val="en-US" w:eastAsia="zh-CN"/>
        </w:rPr>
        <w:t>TDD 30k</w:t>
      </w:r>
      <w:r w:rsidRPr="00BF0510">
        <w:rPr>
          <w:b/>
          <w:color w:val="000000" w:themeColor="text1"/>
          <w:lang w:val="en-US" w:eastAsia="zh-CN"/>
        </w:rPr>
        <w:t>Hz</w:t>
      </w:r>
      <w:r>
        <w:rPr>
          <w:b/>
          <w:color w:val="000000" w:themeColor="text1"/>
          <w:lang w:val="en-US" w:eastAsia="zh-CN"/>
        </w:rPr>
        <w:t xml:space="preserve"> : 1667Hz</w:t>
      </w:r>
    </w:p>
    <w:p w14:paraId="5B9F65DA" w14:textId="0115DECA" w:rsidR="006C674B" w:rsidRPr="00BF0510" w:rsidRDefault="00781288" w:rsidP="00192A96">
      <w:pPr>
        <w:pStyle w:val="1"/>
        <w:spacing w:before="100" w:beforeAutospacing="1" w:after="100" w:afterAutospacing="1"/>
        <w:jc w:val="both"/>
        <w:rPr>
          <w:rFonts w:ascii="Times New Roman" w:hAnsi="Times New Roman"/>
          <w:lang w:eastAsia="ja-JP"/>
        </w:rPr>
      </w:pPr>
      <w:r w:rsidRPr="00BF0510">
        <w:rPr>
          <w:rFonts w:ascii="Times New Roman" w:hAnsi="Times New Roman"/>
          <w:lang w:eastAsia="ja-JP"/>
        </w:rPr>
        <w:t>3</w:t>
      </w:r>
      <w:r w:rsidR="009C628D" w:rsidRPr="00BF0510">
        <w:rPr>
          <w:rFonts w:ascii="Times New Roman" w:hAnsi="Times New Roman"/>
          <w:lang w:eastAsia="ja-JP"/>
        </w:rPr>
        <w:t xml:space="preserve">. </w:t>
      </w:r>
      <w:r w:rsidR="00770473" w:rsidRPr="00BF0510">
        <w:rPr>
          <w:rFonts w:ascii="Times New Roman" w:hAnsi="Times New Roman"/>
          <w:lang w:eastAsia="ja-JP"/>
        </w:rPr>
        <w:t>Conclusion</w:t>
      </w:r>
    </w:p>
    <w:p w14:paraId="29F19C1D" w14:textId="504967C7" w:rsidR="002A71CF" w:rsidRDefault="008639E7" w:rsidP="002A71CF">
      <w:pPr>
        <w:jc w:val="both"/>
        <w:rPr>
          <w:lang w:eastAsia="ja-JP"/>
        </w:rPr>
      </w:pPr>
      <w:r w:rsidRPr="00BF0510">
        <w:rPr>
          <w:lang w:eastAsia="ja-JP"/>
        </w:rPr>
        <w:t xml:space="preserve">In this contribution, we present our views on HST tests for Rel.17 NR. Our proposals are summarized below. </w:t>
      </w:r>
    </w:p>
    <w:p w14:paraId="5AD7B5BF" w14:textId="77777777" w:rsidR="00DF41BF" w:rsidRPr="00DF41BF" w:rsidRDefault="00DF41BF" w:rsidP="00DF41BF">
      <w:pPr>
        <w:jc w:val="both"/>
        <w:rPr>
          <w:b/>
        </w:rPr>
      </w:pPr>
      <w:r w:rsidRPr="00DF41BF">
        <w:rPr>
          <w:b/>
        </w:rPr>
        <w:t>Proposal 1: For F</w:t>
      </w:r>
      <w:r>
        <w:rPr>
          <w:b/>
        </w:rPr>
        <w:t>DD, consider at least FDD 15kHz</w:t>
      </w:r>
    </w:p>
    <w:p w14:paraId="20644312" w14:textId="77777777" w:rsidR="00DF41BF" w:rsidRPr="00DF41BF" w:rsidRDefault="00DF41BF" w:rsidP="00DF41BF">
      <w:pPr>
        <w:jc w:val="both"/>
        <w:rPr>
          <w:rFonts w:hint="eastAsia"/>
          <w:b/>
        </w:rPr>
      </w:pPr>
      <w:r w:rsidRPr="00DF41BF">
        <w:rPr>
          <w:b/>
        </w:rPr>
        <w:t>Proposal 2: For TDD, consider at least TDD 30kHz</w:t>
      </w:r>
    </w:p>
    <w:p w14:paraId="47F87397" w14:textId="77777777" w:rsidR="00DF41BF" w:rsidRPr="00BF0510" w:rsidRDefault="00DF41BF" w:rsidP="00DF41BF">
      <w:pPr>
        <w:jc w:val="both"/>
        <w:rPr>
          <w:b/>
        </w:rPr>
      </w:pPr>
      <w:r w:rsidRPr="00BF0510">
        <w:rPr>
          <w:b/>
        </w:rPr>
        <w:t xml:space="preserve">Proposal </w:t>
      </w:r>
      <w:r>
        <w:rPr>
          <w:b/>
        </w:rPr>
        <w:t>3</w:t>
      </w:r>
      <w:r w:rsidRPr="00BF0510">
        <w:rPr>
          <w:b/>
        </w:rPr>
        <w:t xml:space="preserve">: </w:t>
      </w:r>
      <w:r>
        <w:rPr>
          <w:b/>
        </w:rPr>
        <w:t xml:space="preserve">Target maximum </w:t>
      </w:r>
      <w:r w:rsidRPr="00BF0510">
        <w:rPr>
          <w:b/>
        </w:rPr>
        <w:t>Doppler frequency under HST-SFN scenario in the test</w:t>
      </w:r>
      <w:r>
        <w:rPr>
          <w:b/>
        </w:rPr>
        <w:t>s</w:t>
      </w:r>
      <w:r w:rsidRPr="00BF0510">
        <w:rPr>
          <w:b/>
        </w:rPr>
        <w:t xml:space="preserve"> </w:t>
      </w:r>
      <w:r>
        <w:rPr>
          <w:b/>
        </w:rPr>
        <w:t>are</w:t>
      </w:r>
      <w:r w:rsidRPr="00BF0510">
        <w:rPr>
          <w:b/>
        </w:rPr>
        <w:t xml:space="preserve"> as follows. </w:t>
      </w:r>
    </w:p>
    <w:p w14:paraId="21774BAA" w14:textId="77777777" w:rsidR="00DF41BF" w:rsidRPr="00BF0510" w:rsidRDefault="00DF41BF" w:rsidP="00DF41BF">
      <w:pPr>
        <w:numPr>
          <w:ilvl w:val="1"/>
          <w:numId w:val="12"/>
        </w:numPr>
        <w:spacing w:after="60"/>
        <w:ind w:hanging="357"/>
        <w:jc w:val="both"/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For FDD 15k</w:t>
      </w:r>
      <w:r w:rsidRPr="00BF0510">
        <w:rPr>
          <w:b/>
          <w:color w:val="000000" w:themeColor="text1"/>
          <w:lang w:val="en-US" w:eastAsia="zh-CN"/>
        </w:rPr>
        <w:t>Hz</w:t>
      </w:r>
      <w:r>
        <w:rPr>
          <w:rFonts w:eastAsiaTheme="minorEastAsia" w:hint="eastAsia"/>
          <w:b/>
          <w:color w:val="000000" w:themeColor="text1"/>
          <w:lang w:val="en-US" w:eastAsia="ja-JP"/>
        </w:rPr>
        <w:t xml:space="preserve"> : </w:t>
      </w:r>
      <w:r>
        <w:rPr>
          <w:b/>
          <w:color w:val="000000" w:themeColor="text1"/>
          <w:lang w:val="en-US" w:eastAsia="zh-CN"/>
        </w:rPr>
        <w:t>870</w:t>
      </w:r>
      <w:r w:rsidRPr="00BF0510">
        <w:rPr>
          <w:b/>
          <w:color w:val="000000" w:themeColor="text1"/>
          <w:lang w:val="en-US" w:eastAsia="zh-CN"/>
        </w:rPr>
        <w:t xml:space="preserve">Hz </w:t>
      </w:r>
    </w:p>
    <w:p w14:paraId="3CB44B27" w14:textId="6579ABEF" w:rsidR="00BF0510" w:rsidRPr="00DF41BF" w:rsidRDefault="00DF41BF" w:rsidP="00DF41BF">
      <w:pPr>
        <w:numPr>
          <w:ilvl w:val="1"/>
          <w:numId w:val="12"/>
        </w:numPr>
        <w:spacing w:after="60"/>
        <w:ind w:hanging="357"/>
        <w:jc w:val="both"/>
        <w:rPr>
          <w:rFonts w:hint="eastAsia"/>
          <w:lang w:eastAsia="ja-JP"/>
        </w:rPr>
      </w:pPr>
      <w:r w:rsidRPr="00BF0510">
        <w:rPr>
          <w:b/>
          <w:color w:val="000000" w:themeColor="text1"/>
          <w:lang w:val="en-US" w:eastAsia="zh-CN"/>
        </w:rPr>
        <w:t xml:space="preserve">For </w:t>
      </w:r>
      <w:r>
        <w:rPr>
          <w:b/>
          <w:color w:val="000000" w:themeColor="text1"/>
          <w:lang w:val="en-US" w:eastAsia="zh-CN"/>
        </w:rPr>
        <w:t>TDD 30k</w:t>
      </w:r>
      <w:r w:rsidRPr="00BF0510">
        <w:rPr>
          <w:b/>
          <w:color w:val="000000" w:themeColor="text1"/>
          <w:lang w:val="en-US" w:eastAsia="zh-CN"/>
        </w:rPr>
        <w:t>Hz</w:t>
      </w:r>
      <w:r>
        <w:rPr>
          <w:b/>
          <w:color w:val="000000" w:themeColor="text1"/>
          <w:lang w:val="en-US" w:eastAsia="zh-CN"/>
        </w:rPr>
        <w:t xml:space="preserve"> : 1667Hz</w:t>
      </w:r>
      <w:bookmarkStart w:id="1" w:name="_GoBack"/>
      <w:bookmarkEnd w:id="1"/>
    </w:p>
    <w:bookmarkEnd w:id="0"/>
    <w:p w14:paraId="740DEE5B" w14:textId="3A1576DA" w:rsidR="007216C2" w:rsidRPr="00BF0510" w:rsidRDefault="007216C2" w:rsidP="008639E7">
      <w:pPr>
        <w:pStyle w:val="1"/>
        <w:rPr>
          <w:rFonts w:ascii="Times New Roman" w:hAnsi="Times New Roman"/>
          <w:lang w:eastAsia="ja-JP"/>
        </w:rPr>
      </w:pPr>
      <w:r w:rsidRPr="00BF0510">
        <w:rPr>
          <w:rFonts w:ascii="Times New Roman" w:hAnsi="Times New Roman"/>
          <w:lang w:eastAsia="ja-JP"/>
        </w:rPr>
        <w:t>References</w:t>
      </w:r>
    </w:p>
    <w:p w14:paraId="52AAE470" w14:textId="43429029" w:rsidR="008639E7" w:rsidRPr="00BF0510" w:rsidRDefault="008639E7" w:rsidP="008639E7">
      <w:pPr>
        <w:pStyle w:val="afc"/>
        <w:numPr>
          <w:ilvl w:val="0"/>
          <w:numId w:val="10"/>
        </w:numPr>
        <w:rPr>
          <w:lang w:eastAsia="ja-JP"/>
        </w:rPr>
      </w:pPr>
      <w:r w:rsidRPr="00BF0510">
        <w:rPr>
          <w:lang w:eastAsia="ja-JP"/>
        </w:rPr>
        <w:t xml:space="preserve">RP-202106, New WID on enhancement for NR high speed train scenario in FR1, CMCC </w:t>
      </w:r>
    </w:p>
    <w:p w14:paraId="48F8E362" w14:textId="77777777" w:rsidR="007216C2" w:rsidRPr="00BF0510" w:rsidRDefault="007216C2" w:rsidP="007216C2">
      <w:pPr>
        <w:spacing w:before="100" w:beforeAutospacing="1" w:after="100" w:afterAutospacing="1"/>
        <w:jc w:val="both"/>
      </w:pPr>
    </w:p>
    <w:sectPr w:rsidR="007216C2" w:rsidRPr="00BF0510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7F8F4" w14:textId="77777777" w:rsidR="00FB6F46" w:rsidRDefault="00FB6F46">
      <w:r>
        <w:separator/>
      </w:r>
    </w:p>
  </w:endnote>
  <w:endnote w:type="continuationSeparator" w:id="0">
    <w:p w14:paraId="35D15608" w14:textId="77777777" w:rsidR="00FB6F46" w:rsidRDefault="00FB6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F5C6C" w14:textId="77777777" w:rsidR="00FB6F46" w:rsidRDefault="00FB6F46">
      <w:r>
        <w:separator/>
      </w:r>
    </w:p>
  </w:footnote>
  <w:footnote w:type="continuationSeparator" w:id="0">
    <w:p w14:paraId="6A16EB33" w14:textId="77777777" w:rsidR="00FB6F46" w:rsidRDefault="00FB6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(%1)"/>
      <w:lvlJc w:val="left"/>
      <w:pPr>
        <w:ind w:left="720" w:hanging="360"/>
      </w:pPr>
    </w:lvl>
    <w:lvl w:ilvl="1" w:tplc="00000002">
      <w:start w:val="1"/>
      <w:numFmt w:val="decimal"/>
      <w:lvlText w:val="(%2)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7370A0D"/>
    <w:multiLevelType w:val="hybridMultilevel"/>
    <w:tmpl w:val="888CE2C4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A56A8326">
      <w:numFmt w:val="bullet"/>
      <w:lvlText w:val="-"/>
      <w:lvlJc w:val="left"/>
      <w:pPr>
        <w:ind w:left="1440" w:hanging="360"/>
      </w:pPr>
      <w:rPr>
        <w:rFonts w:ascii="Times New Roman" w:eastAsia="ＭＳ 明朝" w:hAnsi="Times New Roman" w:cs="Times New Roman" w:hint="default"/>
        <w:b/>
        <w:i/>
      </w:rPr>
    </w:lvl>
    <w:lvl w:ilvl="2" w:tplc="26C84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E9525C1"/>
    <w:multiLevelType w:val="hybridMultilevel"/>
    <w:tmpl w:val="44E8C7F6"/>
    <w:lvl w:ilvl="0" w:tplc="A470F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BCBF24">
      <w:start w:val="1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CBC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0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0C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07F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AE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47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60E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BF41A1C"/>
    <w:multiLevelType w:val="hybridMultilevel"/>
    <w:tmpl w:val="99F2796C"/>
    <w:lvl w:ilvl="0" w:tplc="87A64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7A408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A4C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CD072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04BFE">
      <w:start w:val="11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A4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88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4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25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063275B"/>
    <w:multiLevelType w:val="hybridMultilevel"/>
    <w:tmpl w:val="14845380"/>
    <w:lvl w:ilvl="0" w:tplc="04090001">
      <w:start w:val="1"/>
      <w:numFmt w:val="bullet"/>
      <w:lvlText w:val=""/>
      <w:lvlJc w:val="left"/>
      <w:pPr>
        <w:ind w:left="12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7" w15:restartNumberingAfterBreak="0">
    <w:nsid w:val="515740C5"/>
    <w:multiLevelType w:val="hybridMultilevel"/>
    <w:tmpl w:val="1F6A6FEA"/>
    <w:lvl w:ilvl="0" w:tplc="48066054">
      <w:start w:val="1"/>
      <w:numFmt w:val="decimal"/>
      <w:lvlText w:val="2.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0F32D7"/>
    <w:multiLevelType w:val="hybridMultilevel"/>
    <w:tmpl w:val="4DC2A3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079C3F68"/>
    <w:lvl w:ilvl="0" w:tplc="C5AE32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sv-SE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012032"/>
    <w:multiLevelType w:val="hybridMultilevel"/>
    <w:tmpl w:val="8CA061D8"/>
    <w:lvl w:ilvl="0" w:tplc="FBB87C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7840D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6AF2B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C4B3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A789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3C16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A5214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0237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72A6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6BF6778"/>
    <w:multiLevelType w:val="hybridMultilevel"/>
    <w:tmpl w:val="73CE0DCC"/>
    <w:lvl w:ilvl="0" w:tplc="B76A1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6AE4E6">
      <w:start w:val="1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E7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65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E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E5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0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CD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C89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1"/>
  </w:num>
  <w:num w:numId="5">
    <w:abstractNumId w:val="4"/>
  </w:num>
  <w:num w:numId="6">
    <w:abstractNumId w:val="9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  <w:num w:numId="11">
    <w:abstractNumId w:val="7"/>
  </w:num>
  <w:num w:numId="1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1C54"/>
    <w:rsid w:val="000128F2"/>
    <w:rsid w:val="00013771"/>
    <w:rsid w:val="00017799"/>
    <w:rsid w:val="00017D21"/>
    <w:rsid w:val="0002036D"/>
    <w:rsid w:val="00020852"/>
    <w:rsid w:val="0002191D"/>
    <w:rsid w:val="00021E68"/>
    <w:rsid w:val="00022AE3"/>
    <w:rsid w:val="000233B8"/>
    <w:rsid w:val="00023A17"/>
    <w:rsid w:val="000266A0"/>
    <w:rsid w:val="00030E6C"/>
    <w:rsid w:val="0003154D"/>
    <w:rsid w:val="00031C1D"/>
    <w:rsid w:val="0003248B"/>
    <w:rsid w:val="00034E2C"/>
    <w:rsid w:val="000419BA"/>
    <w:rsid w:val="000427CB"/>
    <w:rsid w:val="000448C2"/>
    <w:rsid w:val="000456D7"/>
    <w:rsid w:val="00045CBD"/>
    <w:rsid w:val="00047943"/>
    <w:rsid w:val="00047DDF"/>
    <w:rsid w:val="00047EC7"/>
    <w:rsid w:val="0005298D"/>
    <w:rsid w:val="0005300E"/>
    <w:rsid w:val="000558A1"/>
    <w:rsid w:val="000565C4"/>
    <w:rsid w:val="000601CD"/>
    <w:rsid w:val="000612D1"/>
    <w:rsid w:val="000621A8"/>
    <w:rsid w:val="00062E55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20DB"/>
    <w:rsid w:val="000C2D28"/>
    <w:rsid w:val="000C3691"/>
    <w:rsid w:val="000C37E4"/>
    <w:rsid w:val="000C4585"/>
    <w:rsid w:val="000C5893"/>
    <w:rsid w:val="000D0AFE"/>
    <w:rsid w:val="000D1F67"/>
    <w:rsid w:val="000D3441"/>
    <w:rsid w:val="000D4510"/>
    <w:rsid w:val="000D5153"/>
    <w:rsid w:val="000D6CFC"/>
    <w:rsid w:val="000D748C"/>
    <w:rsid w:val="000E01D4"/>
    <w:rsid w:val="000E1099"/>
    <w:rsid w:val="000E198C"/>
    <w:rsid w:val="000E1D6A"/>
    <w:rsid w:val="000E434A"/>
    <w:rsid w:val="000E441C"/>
    <w:rsid w:val="000E4BE9"/>
    <w:rsid w:val="000E6DEC"/>
    <w:rsid w:val="000F0698"/>
    <w:rsid w:val="000F22CE"/>
    <w:rsid w:val="000F3C2A"/>
    <w:rsid w:val="000F3F08"/>
    <w:rsid w:val="000F5102"/>
    <w:rsid w:val="000F51E1"/>
    <w:rsid w:val="000F6F65"/>
    <w:rsid w:val="0010127A"/>
    <w:rsid w:val="0010223B"/>
    <w:rsid w:val="001034F3"/>
    <w:rsid w:val="0010371F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CBD"/>
    <w:rsid w:val="00130E89"/>
    <w:rsid w:val="00132D36"/>
    <w:rsid w:val="00134CB5"/>
    <w:rsid w:val="00140A23"/>
    <w:rsid w:val="00141A2F"/>
    <w:rsid w:val="00142339"/>
    <w:rsid w:val="00142771"/>
    <w:rsid w:val="001448E0"/>
    <w:rsid w:val="00145505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5FA"/>
    <w:rsid w:val="00172994"/>
    <w:rsid w:val="0017516C"/>
    <w:rsid w:val="00175AB9"/>
    <w:rsid w:val="00181060"/>
    <w:rsid w:val="00181D66"/>
    <w:rsid w:val="00182304"/>
    <w:rsid w:val="0018379B"/>
    <w:rsid w:val="001840ED"/>
    <w:rsid w:val="001848A8"/>
    <w:rsid w:val="00184EFC"/>
    <w:rsid w:val="0018585B"/>
    <w:rsid w:val="001865DC"/>
    <w:rsid w:val="00191CA1"/>
    <w:rsid w:val="00192A96"/>
    <w:rsid w:val="00192CE3"/>
    <w:rsid w:val="00193116"/>
    <w:rsid w:val="00196957"/>
    <w:rsid w:val="001A08AA"/>
    <w:rsid w:val="001A2A4D"/>
    <w:rsid w:val="001A3120"/>
    <w:rsid w:val="001A3291"/>
    <w:rsid w:val="001A5A88"/>
    <w:rsid w:val="001B0237"/>
    <w:rsid w:val="001B0439"/>
    <w:rsid w:val="001B1C3C"/>
    <w:rsid w:val="001B284A"/>
    <w:rsid w:val="001B3190"/>
    <w:rsid w:val="001B439D"/>
    <w:rsid w:val="001C0C51"/>
    <w:rsid w:val="001C3159"/>
    <w:rsid w:val="001C3A35"/>
    <w:rsid w:val="001C4BEC"/>
    <w:rsid w:val="001C5DBB"/>
    <w:rsid w:val="001C602C"/>
    <w:rsid w:val="001C67F1"/>
    <w:rsid w:val="001C7645"/>
    <w:rsid w:val="001C7CC1"/>
    <w:rsid w:val="001D17B5"/>
    <w:rsid w:val="001D3283"/>
    <w:rsid w:val="001D5665"/>
    <w:rsid w:val="001D5FAC"/>
    <w:rsid w:val="001D61DA"/>
    <w:rsid w:val="001D6D1A"/>
    <w:rsid w:val="001E0240"/>
    <w:rsid w:val="001E15E9"/>
    <w:rsid w:val="001E5108"/>
    <w:rsid w:val="001E6AF4"/>
    <w:rsid w:val="001E7AB9"/>
    <w:rsid w:val="001F109F"/>
    <w:rsid w:val="001F2D35"/>
    <w:rsid w:val="001F51BB"/>
    <w:rsid w:val="001F5730"/>
    <w:rsid w:val="002029A6"/>
    <w:rsid w:val="00203442"/>
    <w:rsid w:val="0020352D"/>
    <w:rsid w:val="0020374C"/>
    <w:rsid w:val="002045C1"/>
    <w:rsid w:val="00205782"/>
    <w:rsid w:val="00205968"/>
    <w:rsid w:val="00207DB7"/>
    <w:rsid w:val="002104A8"/>
    <w:rsid w:val="002106C8"/>
    <w:rsid w:val="00212373"/>
    <w:rsid w:val="00212DBF"/>
    <w:rsid w:val="00213548"/>
    <w:rsid w:val="002138EA"/>
    <w:rsid w:val="00214859"/>
    <w:rsid w:val="00214FBD"/>
    <w:rsid w:val="00220A37"/>
    <w:rsid w:val="00222897"/>
    <w:rsid w:val="00222AD3"/>
    <w:rsid w:val="00222B3E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5B6B"/>
    <w:rsid w:val="00245C0D"/>
    <w:rsid w:val="00247989"/>
    <w:rsid w:val="0025035E"/>
    <w:rsid w:val="002509EC"/>
    <w:rsid w:val="0025345F"/>
    <w:rsid w:val="00254DE6"/>
    <w:rsid w:val="00257632"/>
    <w:rsid w:val="00260D4B"/>
    <w:rsid w:val="0026179F"/>
    <w:rsid w:val="00261EF2"/>
    <w:rsid w:val="00262278"/>
    <w:rsid w:val="00265053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A7030"/>
    <w:rsid w:val="002A71CF"/>
    <w:rsid w:val="002B091A"/>
    <w:rsid w:val="002B10A5"/>
    <w:rsid w:val="002B3853"/>
    <w:rsid w:val="002B4609"/>
    <w:rsid w:val="002C0B4E"/>
    <w:rsid w:val="002C1961"/>
    <w:rsid w:val="002C1FC4"/>
    <w:rsid w:val="002C36AF"/>
    <w:rsid w:val="002C4696"/>
    <w:rsid w:val="002C5683"/>
    <w:rsid w:val="002C6253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775B"/>
    <w:rsid w:val="002F0F86"/>
    <w:rsid w:val="002F389E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24C0D"/>
    <w:rsid w:val="003253ED"/>
    <w:rsid w:val="00331476"/>
    <w:rsid w:val="00334ED3"/>
    <w:rsid w:val="00341E05"/>
    <w:rsid w:val="00341EE1"/>
    <w:rsid w:val="003449E6"/>
    <w:rsid w:val="003466ED"/>
    <w:rsid w:val="00347D47"/>
    <w:rsid w:val="0035177D"/>
    <w:rsid w:val="003543FA"/>
    <w:rsid w:val="00356B37"/>
    <w:rsid w:val="00356BA9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3C30"/>
    <w:rsid w:val="0037533A"/>
    <w:rsid w:val="00376440"/>
    <w:rsid w:val="003772F3"/>
    <w:rsid w:val="003801CF"/>
    <w:rsid w:val="00381C9C"/>
    <w:rsid w:val="003823D1"/>
    <w:rsid w:val="00384C6A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4DC3"/>
    <w:rsid w:val="003A665A"/>
    <w:rsid w:val="003B3F20"/>
    <w:rsid w:val="003B58BA"/>
    <w:rsid w:val="003B5F55"/>
    <w:rsid w:val="003B6D17"/>
    <w:rsid w:val="003B7165"/>
    <w:rsid w:val="003B7573"/>
    <w:rsid w:val="003C05A5"/>
    <w:rsid w:val="003C3713"/>
    <w:rsid w:val="003C3DD0"/>
    <w:rsid w:val="003C46BB"/>
    <w:rsid w:val="003C55D3"/>
    <w:rsid w:val="003C7323"/>
    <w:rsid w:val="003C74E2"/>
    <w:rsid w:val="003C7541"/>
    <w:rsid w:val="003C785B"/>
    <w:rsid w:val="003D0FA8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4A7D"/>
    <w:rsid w:val="003E604E"/>
    <w:rsid w:val="003E7689"/>
    <w:rsid w:val="003F038E"/>
    <w:rsid w:val="003F1D9E"/>
    <w:rsid w:val="003F2E02"/>
    <w:rsid w:val="003F4945"/>
    <w:rsid w:val="003F4CA1"/>
    <w:rsid w:val="003F512C"/>
    <w:rsid w:val="003F51B5"/>
    <w:rsid w:val="003F6038"/>
    <w:rsid w:val="003F74EF"/>
    <w:rsid w:val="00400ADD"/>
    <w:rsid w:val="004017C2"/>
    <w:rsid w:val="00403F8A"/>
    <w:rsid w:val="0040419A"/>
    <w:rsid w:val="00406887"/>
    <w:rsid w:val="0040756A"/>
    <w:rsid w:val="0041090A"/>
    <w:rsid w:val="00412C29"/>
    <w:rsid w:val="0041510E"/>
    <w:rsid w:val="004170C7"/>
    <w:rsid w:val="00421A46"/>
    <w:rsid w:val="00422BAA"/>
    <w:rsid w:val="00423635"/>
    <w:rsid w:val="004237D4"/>
    <w:rsid w:val="0042545B"/>
    <w:rsid w:val="004256BF"/>
    <w:rsid w:val="00426A1A"/>
    <w:rsid w:val="00430E86"/>
    <w:rsid w:val="00431856"/>
    <w:rsid w:val="00431C74"/>
    <w:rsid w:val="00432377"/>
    <w:rsid w:val="00433282"/>
    <w:rsid w:val="00433FD7"/>
    <w:rsid w:val="004351A7"/>
    <w:rsid w:val="004361B4"/>
    <w:rsid w:val="004361F1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9"/>
    <w:rsid w:val="004615FD"/>
    <w:rsid w:val="0046402B"/>
    <w:rsid w:val="004645B3"/>
    <w:rsid w:val="00465F13"/>
    <w:rsid w:val="0046699D"/>
    <w:rsid w:val="004704E5"/>
    <w:rsid w:val="00473A33"/>
    <w:rsid w:val="004824CE"/>
    <w:rsid w:val="004828C3"/>
    <w:rsid w:val="00485DDA"/>
    <w:rsid w:val="00487E31"/>
    <w:rsid w:val="00490611"/>
    <w:rsid w:val="004912EB"/>
    <w:rsid w:val="0049156D"/>
    <w:rsid w:val="00491E60"/>
    <w:rsid w:val="00497809"/>
    <w:rsid w:val="004A035D"/>
    <w:rsid w:val="004A0D35"/>
    <w:rsid w:val="004A17C7"/>
    <w:rsid w:val="004A41BD"/>
    <w:rsid w:val="004A4E6C"/>
    <w:rsid w:val="004A782C"/>
    <w:rsid w:val="004A7ADF"/>
    <w:rsid w:val="004B103C"/>
    <w:rsid w:val="004B1EF8"/>
    <w:rsid w:val="004B4384"/>
    <w:rsid w:val="004B53D1"/>
    <w:rsid w:val="004B5CEC"/>
    <w:rsid w:val="004B693D"/>
    <w:rsid w:val="004B7715"/>
    <w:rsid w:val="004B7C86"/>
    <w:rsid w:val="004C1E7A"/>
    <w:rsid w:val="004C3B1D"/>
    <w:rsid w:val="004C3BC3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4B6"/>
    <w:rsid w:val="004E2E83"/>
    <w:rsid w:val="004E73B0"/>
    <w:rsid w:val="004F09C1"/>
    <w:rsid w:val="004F182A"/>
    <w:rsid w:val="004F2F68"/>
    <w:rsid w:val="004F6299"/>
    <w:rsid w:val="004F7A3D"/>
    <w:rsid w:val="00500285"/>
    <w:rsid w:val="00505026"/>
    <w:rsid w:val="00505BFA"/>
    <w:rsid w:val="005060C0"/>
    <w:rsid w:val="00507F71"/>
    <w:rsid w:val="005139C2"/>
    <w:rsid w:val="00515234"/>
    <w:rsid w:val="00515703"/>
    <w:rsid w:val="00515D84"/>
    <w:rsid w:val="00517307"/>
    <w:rsid w:val="0052182F"/>
    <w:rsid w:val="00521AAC"/>
    <w:rsid w:val="00521B8C"/>
    <w:rsid w:val="0052307A"/>
    <w:rsid w:val="005242F0"/>
    <w:rsid w:val="00524CA9"/>
    <w:rsid w:val="00526B6F"/>
    <w:rsid w:val="0053142A"/>
    <w:rsid w:val="0053206E"/>
    <w:rsid w:val="00533F3E"/>
    <w:rsid w:val="005347FC"/>
    <w:rsid w:val="00535758"/>
    <w:rsid w:val="00540A87"/>
    <w:rsid w:val="00542384"/>
    <w:rsid w:val="00544702"/>
    <w:rsid w:val="00547718"/>
    <w:rsid w:val="005479F5"/>
    <w:rsid w:val="00551B83"/>
    <w:rsid w:val="005558CF"/>
    <w:rsid w:val="00556E1D"/>
    <w:rsid w:val="00560492"/>
    <w:rsid w:val="00561135"/>
    <w:rsid w:val="00561D8D"/>
    <w:rsid w:val="005655DA"/>
    <w:rsid w:val="005656F0"/>
    <w:rsid w:val="005658F5"/>
    <w:rsid w:val="0056763E"/>
    <w:rsid w:val="00570EB9"/>
    <w:rsid w:val="005713B7"/>
    <w:rsid w:val="0057169E"/>
    <w:rsid w:val="00572C69"/>
    <w:rsid w:val="0057346A"/>
    <w:rsid w:val="00577A52"/>
    <w:rsid w:val="00580107"/>
    <w:rsid w:val="005811BC"/>
    <w:rsid w:val="0058233B"/>
    <w:rsid w:val="00584AC5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6AD5"/>
    <w:rsid w:val="00597DA3"/>
    <w:rsid w:val="005A0B25"/>
    <w:rsid w:val="005A1864"/>
    <w:rsid w:val="005A1B40"/>
    <w:rsid w:val="005A4854"/>
    <w:rsid w:val="005A7306"/>
    <w:rsid w:val="005A7381"/>
    <w:rsid w:val="005A772A"/>
    <w:rsid w:val="005A7BEB"/>
    <w:rsid w:val="005B01E8"/>
    <w:rsid w:val="005B207E"/>
    <w:rsid w:val="005B2292"/>
    <w:rsid w:val="005B3941"/>
    <w:rsid w:val="005B41E8"/>
    <w:rsid w:val="005B653A"/>
    <w:rsid w:val="005B7115"/>
    <w:rsid w:val="005C3B7F"/>
    <w:rsid w:val="005C432B"/>
    <w:rsid w:val="005C6516"/>
    <w:rsid w:val="005C6689"/>
    <w:rsid w:val="005C7544"/>
    <w:rsid w:val="005D1F5B"/>
    <w:rsid w:val="005D2248"/>
    <w:rsid w:val="005D3F3A"/>
    <w:rsid w:val="005D4B05"/>
    <w:rsid w:val="005D65EA"/>
    <w:rsid w:val="005D6A89"/>
    <w:rsid w:val="005D6D26"/>
    <w:rsid w:val="005D761F"/>
    <w:rsid w:val="005E2D26"/>
    <w:rsid w:val="005F0ACC"/>
    <w:rsid w:val="005F4A7E"/>
    <w:rsid w:val="005F5E51"/>
    <w:rsid w:val="005F6AA1"/>
    <w:rsid w:val="00600AD8"/>
    <w:rsid w:val="00600C7E"/>
    <w:rsid w:val="00603C1C"/>
    <w:rsid w:val="00604EDB"/>
    <w:rsid w:val="00610D3E"/>
    <w:rsid w:val="00612402"/>
    <w:rsid w:val="00614A3C"/>
    <w:rsid w:val="0061646C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471A3"/>
    <w:rsid w:val="00650223"/>
    <w:rsid w:val="00650609"/>
    <w:rsid w:val="00654E66"/>
    <w:rsid w:val="006550A5"/>
    <w:rsid w:val="006604A7"/>
    <w:rsid w:val="006604E7"/>
    <w:rsid w:val="006618D6"/>
    <w:rsid w:val="0066272C"/>
    <w:rsid w:val="00662AB0"/>
    <w:rsid w:val="006670DA"/>
    <w:rsid w:val="00670916"/>
    <w:rsid w:val="00671E20"/>
    <w:rsid w:val="00673BA4"/>
    <w:rsid w:val="00676D1F"/>
    <w:rsid w:val="0067767E"/>
    <w:rsid w:val="00680165"/>
    <w:rsid w:val="00680AF8"/>
    <w:rsid w:val="0068235D"/>
    <w:rsid w:val="0068428F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075"/>
    <w:rsid w:val="006B616B"/>
    <w:rsid w:val="006B6A9B"/>
    <w:rsid w:val="006B6FF1"/>
    <w:rsid w:val="006B7817"/>
    <w:rsid w:val="006B7B74"/>
    <w:rsid w:val="006C3095"/>
    <w:rsid w:val="006C674B"/>
    <w:rsid w:val="006C6F27"/>
    <w:rsid w:val="006D02B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BE5"/>
    <w:rsid w:val="006E4C6E"/>
    <w:rsid w:val="006E4F62"/>
    <w:rsid w:val="006F0923"/>
    <w:rsid w:val="006F2B4E"/>
    <w:rsid w:val="006F2BE0"/>
    <w:rsid w:val="006F3AB2"/>
    <w:rsid w:val="006F5898"/>
    <w:rsid w:val="00701473"/>
    <w:rsid w:val="00703772"/>
    <w:rsid w:val="0070646B"/>
    <w:rsid w:val="007066FA"/>
    <w:rsid w:val="007075C0"/>
    <w:rsid w:val="00707813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6C2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1EE6"/>
    <w:rsid w:val="00752857"/>
    <w:rsid w:val="007546AF"/>
    <w:rsid w:val="00755589"/>
    <w:rsid w:val="00760214"/>
    <w:rsid w:val="00762C4B"/>
    <w:rsid w:val="00762E73"/>
    <w:rsid w:val="00763FBF"/>
    <w:rsid w:val="0076572F"/>
    <w:rsid w:val="00765FC8"/>
    <w:rsid w:val="007661AA"/>
    <w:rsid w:val="007664C6"/>
    <w:rsid w:val="00770020"/>
    <w:rsid w:val="007700E9"/>
    <w:rsid w:val="00770473"/>
    <w:rsid w:val="00770490"/>
    <w:rsid w:val="00774217"/>
    <w:rsid w:val="00774B4C"/>
    <w:rsid w:val="007751A4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0A48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4219"/>
    <w:rsid w:val="007B505C"/>
    <w:rsid w:val="007B7BA7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70A"/>
    <w:rsid w:val="007D6C01"/>
    <w:rsid w:val="007D7C3B"/>
    <w:rsid w:val="007E1F3B"/>
    <w:rsid w:val="007E1FF2"/>
    <w:rsid w:val="007E4809"/>
    <w:rsid w:val="007E56D8"/>
    <w:rsid w:val="007F015A"/>
    <w:rsid w:val="007F0E1E"/>
    <w:rsid w:val="007F13F5"/>
    <w:rsid w:val="007F182F"/>
    <w:rsid w:val="007F2E80"/>
    <w:rsid w:val="007F39F4"/>
    <w:rsid w:val="007F4EDC"/>
    <w:rsid w:val="007F628B"/>
    <w:rsid w:val="007F62EA"/>
    <w:rsid w:val="007F700C"/>
    <w:rsid w:val="008002C6"/>
    <w:rsid w:val="00801967"/>
    <w:rsid w:val="0080248E"/>
    <w:rsid w:val="008072FF"/>
    <w:rsid w:val="008073C2"/>
    <w:rsid w:val="0080788A"/>
    <w:rsid w:val="008078DE"/>
    <w:rsid w:val="0081046D"/>
    <w:rsid w:val="00810FB0"/>
    <w:rsid w:val="008124CF"/>
    <w:rsid w:val="0081689A"/>
    <w:rsid w:val="0082247A"/>
    <w:rsid w:val="008240E1"/>
    <w:rsid w:val="0082583A"/>
    <w:rsid w:val="00826532"/>
    <w:rsid w:val="0083389F"/>
    <w:rsid w:val="00835C3C"/>
    <w:rsid w:val="00836C44"/>
    <w:rsid w:val="00840540"/>
    <w:rsid w:val="00842B4F"/>
    <w:rsid w:val="008465DB"/>
    <w:rsid w:val="00850D05"/>
    <w:rsid w:val="008510F1"/>
    <w:rsid w:val="0085170E"/>
    <w:rsid w:val="00853D2E"/>
    <w:rsid w:val="00853D81"/>
    <w:rsid w:val="008556A6"/>
    <w:rsid w:val="0085700F"/>
    <w:rsid w:val="00861537"/>
    <w:rsid w:val="008627A1"/>
    <w:rsid w:val="008639E7"/>
    <w:rsid w:val="00863AFE"/>
    <w:rsid w:val="00863EBB"/>
    <w:rsid w:val="00865964"/>
    <w:rsid w:val="00866314"/>
    <w:rsid w:val="008671F5"/>
    <w:rsid w:val="00871645"/>
    <w:rsid w:val="00872512"/>
    <w:rsid w:val="00874FE0"/>
    <w:rsid w:val="00875CB4"/>
    <w:rsid w:val="008764E7"/>
    <w:rsid w:val="0088083A"/>
    <w:rsid w:val="00883B9E"/>
    <w:rsid w:val="00884014"/>
    <w:rsid w:val="00885543"/>
    <w:rsid w:val="00885DDB"/>
    <w:rsid w:val="00891A01"/>
    <w:rsid w:val="00891D49"/>
    <w:rsid w:val="008921D3"/>
    <w:rsid w:val="00893454"/>
    <w:rsid w:val="00894CDE"/>
    <w:rsid w:val="00897534"/>
    <w:rsid w:val="008A0249"/>
    <w:rsid w:val="008A24BF"/>
    <w:rsid w:val="008A3CBC"/>
    <w:rsid w:val="008A4BA1"/>
    <w:rsid w:val="008A5083"/>
    <w:rsid w:val="008B0C15"/>
    <w:rsid w:val="008B24BB"/>
    <w:rsid w:val="008B3901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1F4A"/>
    <w:rsid w:val="008D73E1"/>
    <w:rsid w:val="008E0A4B"/>
    <w:rsid w:val="008E23BD"/>
    <w:rsid w:val="008E314F"/>
    <w:rsid w:val="008E4239"/>
    <w:rsid w:val="008E4A88"/>
    <w:rsid w:val="008E4FA3"/>
    <w:rsid w:val="008E4FC9"/>
    <w:rsid w:val="008E715E"/>
    <w:rsid w:val="008F2C5A"/>
    <w:rsid w:val="008F616D"/>
    <w:rsid w:val="008F6413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21EC"/>
    <w:rsid w:val="009224D8"/>
    <w:rsid w:val="00922B9B"/>
    <w:rsid w:val="00922EBD"/>
    <w:rsid w:val="009258DC"/>
    <w:rsid w:val="00927141"/>
    <w:rsid w:val="00927BFF"/>
    <w:rsid w:val="00930C81"/>
    <w:rsid w:val="00930D32"/>
    <w:rsid w:val="00930F49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AB4"/>
    <w:rsid w:val="00947425"/>
    <w:rsid w:val="009526FD"/>
    <w:rsid w:val="00952E14"/>
    <w:rsid w:val="00953F9A"/>
    <w:rsid w:val="00954B7C"/>
    <w:rsid w:val="0095748C"/>
    <w:rsid w:val="0096100C"/>
    <w:rsid w:val="0096268B"/>
    <w:rsid w:val="00964750"/>
    <w:rsid w:val="00965EC6"/>
    <w:rsid w:val="00966889"/>
    <w:rsid w:val="00970AC3"/>
    <w:rsid w:val="009743E7"/>
    <w:rsid w:val="00976913"/>
    <w:rsid w:val="00976CA3"/>
    <w:rsid w:val="009776DE"/>
    <w:rsid w:val="0098134C"/>
    <w:rsid w:val="009819AE"/>
    <w:rsid w:val="009829B0"/>
    <w:rsid w:val="00983072"/>
    <w:rsid w:val="009830A9"/>
    <w:rsid w:val="00983910"/>
    <w:rsid w:val="00983A27"/>
    <w:rsid w:val="00984936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567"/>
    <w:rsid w:val="009C0727"/>
    <w:rsid w:val="009C0D13"/>
    <w:rsid w:val="009C0F38"/>
    <w:rsid w:val="009C1AD5"/>
    <w:rsid w:val="009C2D1D"/>
    <w:rsid w:val="009C3890"/>
    <w:rsid w:val="009C40A2"/>
    <w:rsid w:val="009C40E1"/>
    <w:rsid w:val="009C4632"/>
    <w:rsid w:val="009C4A6F"/>
    <w:rsid w:val="009C617A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5870"/>
    <w:rsid w:val="009F370F"/>
    <w:rsid w:val="009F3DD0"/>
    <w:rsid w:val="009F67CE"/>
    <w:rsid w:val="009F6875"/>
    <w:rsid w:val="00A0535F"/>
    <w:rsid w:val="00A05D48"/>
    <w:rsid w:val="00A05FD2"/>
    <w:rsid w:val="00A068D6"/>
    <w:rsid w:val="00A126D8"/>
    <w:rsid w:val="00A17573"/>
    <w:rsid w:val="00A24295"/>
    <w:rsid w:val="00A32840"/>
    <w:rsid w:val="00A33FD3"/>
    <w:rsid w:val="00A34818"/>
    <w:rsid w:val="00A35A6B"/>
    <w:rsid w:val="00A426D9"/>
    <w:rsid w:val="00A44EBA"/>
    <w:rsid w:val="00A500BD"/>
    <w:rsid w:val="00A50244"/>
    <w:rsid w:val="00A50E31"/>
    <w:rsid w:val="00A5392F"/>
    <w:rsid w:val="00A53DA9"/>
    <w:rsid w:val="00A55F4E"/>
    <w:rsid w:val="00A57448"/>
    <w:rsid w:val="00A57ACE"/>
    <w:rsid w:val="00A60250"/>
    <w:rsid w:val="00A6074D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81045"/>
    <w:rsid w:val="00A81933"/>
    <w:rsid w:val="00A81B15"/>
    <w:rsid w:val="00A84318"/>
    <w:rsid w:val="00A85234"/>
    <w:rsid w:val="00A85DBC"/>
    <w:rsid w:val="00A87366"/>
    <w:rsid w:val="00A878EF"/>
    <w:rsid w:val="00A9368B"/>
    <w:rsid w:val="00A938E6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2058"/>
    <w:rsid w:val="00AD3A4B"/>
    <w:rsid w:val="00AD3CE0"/>
    <w:rsid w:val="00AD5FC6"/>
    <w:rsid w:val="00AD6613"/>
    <w:rsid w:val="00AD6D86"/>
    <w:rsid w:val="00AE12AD"/>
    <w:rsid w:val="00AE2DD6"/>
    <w:rsid w:val="00AE35E4"/>
    <w:rsid w:val="00AE747D"/>
    <w:rsid w:val="00AE77EC"/>
    <w:rsid w:val="00AF0B5C"/>
    <w:rsid w:val="00AF1CC9"/>
    <w:rsid w:val="00AF491B"/>
    <w:rsid w:val="00AF4F26"/>
    <w:rsid w:val="00B01679"/>
    <w:rsid w:val="00B02DE5"/>
    <w:rsid w:val="00B02F68"/>
    <w:rsid w:val="00B03CAE"/>
    <w:rsid w:val="00B05546"/>
    <w:rsid w:val="00B067A5"/>
    <w:rsid w:val="00B06E27"/>
    <w:rsid w:val="00B06FDC"/>
    <w:rsid w:val="00B12421"/>
    <w:rsid w:val="00B126DF"/>
    <w:rsid w:val="00B12FE2"/>
    <w:rsid w:val="00B131F3"/>
    <w:rsid w:val="00B15E24"/>
    <w:rsid w:val="00B16291"/>
    <w:rsid w:val="00B17B1B"/>
    <w:rsid w:val="00B221C6"/>
    <w:rsid w:val="00B22E92"/>
    <w:rsid w:val="00B244B6"/>
    <w:rsid w:val="00B25BBA"/>
    <w:rsid w:val="00B260AF"/>
    <w:rsid w:val="00B26F30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5456"/>
    <w:rsid w:val="00B463E3"/>
    <w:rsid w:val="00B47B48"/>
    <w:rsid w:val="00B513CB"/>
    <w:rsid w:val="00B5192D"/>
    <w:rsid w:val="00B5345D"/>
    <w:rsid w:val="00B5566F"/>
    <w:rsid w:val="00B557DB"/>
    <w:rsid w:val="00B558AB"/>
    <w:rsid w:val="00B60148"/>
    <w:rsid w:val="00B60991"/>
    <w:rsid w:val="00B62D3B"/>
    <w:rsid w:val="00B64ABD"/>
    <w:rsid w:val="00B666D4"/>
    <w:rsid w:val="00B6703B"/>
    <w:rsid w:val="00B703DC"/>
    <w:rsid w:val="00B70989"/>
    <w:rsid w:val="00B73149"/>
    <w:rsid w:val="00B7345A"/>
    <w:rsid w:val="00B73543"/>
    <w:rsid w:val="00B739BA"/>
    <w:rsid w:val="00B80274"/>
    <w:rsid w:val="00B8446C"/>
    <w:rsid w:val="00B84970"/>
    <w:rsid w:val="00B8654B"/>
    <w:rsid w:val="00B87ECE"/>
    <w:rsid w:val="00B925DD"/>
    <w:rsid w:val="00B92FAA"/>
    <w:rsid w:val="00B9344B"/>
    <w:rsid w:val="00B93534"/>
    <w:rsid w:val="00B95A46"/>
    <w:rsid w:val="00B9622D"/>
    <w:rsid w:val="00BA1D66"/>
    <w:rsid w:val="00BA6765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60D6"/>
    <w:rsid w:val="00BC7FED"/>
    <w:rsid w:val="00BD0249"/>
    <w:rsid w:val="00BD14EA"/>
    <w:rsid w:val="00BD1A67"/>
    <w:rsid w:val="00BD6762"/>
    <w:rsid w:val="00BD7B79"/>
    <w:rsid w:val="00BE1672"/>
    <w:rsid w:val="00BE2B5A"/>
    <w:rsid w:val="00BE3ACE"/>
    <w:rsid w:val="00BE48B6"/>
    <w:rsid w:val="00BE7095"/>
    <w:rsid w:val="00BE78BD"/>
    <w:rsid w:val="00BF0015"/>
    <w:rsid w:val="00BF01B2"/>
    <w:rsid w:val="00BF03BB"/>
    <w:rsid w:val="00BF0510"/>
    <w:rsid w:val="00BF28CB"/>
    <w:rsid w:val="00BF3030"/>
    <w:rsid w:val="00BF35CC"/>
    <w:rsid w:val="00BF5B18"/>
    <w:rsid w:val="00BF7F29"/>
    <w:rsid w:val="00BF7F3A"/>
    <w:rsid w:val="00C00164"/>
    <w:rsid w:val="00C03792"/>
    <w:rsid w:val="00C040A1"/>
    <w:rsid w:val="00C04118"/>
    <w:rsid w:val="00C04C16"/>
    <w:rsid w:val="00C0547C"/>
    <w:rsid w:val="00C07A28"/>
    <w:rsid w:val="00C10A5C"/>
    <w:rsid w:val="00C12995"/>
    <w:rsid w:val="00C16EAA"/>
    <w:rsid w:val="00C20409"/>
    <w:rsid w:val="00C224B9"/>
    <w:rsid w:val="00C26212"/>
    <w:rsid w:val="00C26EEE"/>
    <w:rsid w:val="00C3198F"/>
    <w:rsid w:val="00C325FB"/>
    <w:rsid w:val="00C329CB"/>
    <w:rsid w:val="00C34F14"/>
    <w:rsid w:val="00C3612F"/>
    <w:rsid w:val="00C36435"/>
    <w:rsid w:val="00C42EA1"/>
    <w:rsid w:val="00C43723"/>
    <w:rsid w:val="00C50891"/>
    <w:rsid w:val="00C51914"/>
    <w:rsid w:val="00C51ECB"/>
    <w:rsid w:val="00C53A1A"/>
    <w:rsid w:val="00C546CF"/>
    <w:rsid w:val="00C56601"/>
    <w:rsid w:val="00C575F0"/>
    <w:rsid w:val="00C57669"/>
    <w:rsid w:val="00C578B3"/>
    <w:rsid w:val="00C57AC9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02C"/>
    <w:rsid w:val="00CB3271"/>
    <w:rsid w:val="00CB3746"/>
    <w:rsid w:val="00CB62D1"/>
    <w:rsid w:val="00CB77C1"/>
    <w:rsid w:val="00CC26C6"/>
    <w:rsid w:val="00CC5C46"/>
    <w:rsid w:val="00CC5EE3"/>
    <w:rsid w:val="00CD03C9"/>
    <w:rsid w:val="00CD2A32"/>
    <w:rsid w:val="00CD4DC8"/>
    <w:rsid w:val="00CD6473"/>
    <w:rsid w:val="00CE0A7C"/>
    <w:rsid w:val="00CE0A81"/>
    <w:rsid w:val="00CE0F68"/>
    <w:rsid w:val="00CE2062"/>
    <w:rsid w:val="00CE2B8D"/>
    <w:rsid w:val="00CE46F2"/>
    <w:rsid w:val="00CE5D2F"/>
    <w:rsid w:val="00CE61A3"/>
    <w:rsid w:val="00CE64A9"/>
    <w:rsid w:val="00CE6621"/>
    <w:rsid w:val="00CE6B6C"/>
    <w:rsid w:val="00CE7065"/>
    <w:rsid w:val="00CF0D14"/>
    <w:rsid w:val="00CF1288"/>
    <w:rsid w:val="00CF1369"/>
    <w:rsid w:val="00CF1BA7"/>
    <w:rsid w:val="00CF21D8"/>
    <w:rsid w:val="00CF2CB0"/>
    <w:rsid w:val="00CF3CC6"/>
    <w:rsid w:val="00CF4EC1"/>
    <w:rsid w:val="00CF6D00"/>
    <w:rsid w:val="00CF71D1"/>
    <w:rsid w:val="00D0117C"/>
    <w:rsid w:val="00D04B8B"/>
    <w:rsid w:val="00D04C60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358E"/>
    <w:rsid w:val="00D262B4"/>
    <w:rsid w:val="00D264AA"/>
    <w:rsid w:val="00D27583"/>
    <w:rsid w:val="00D30122"/>
    <w:rsid w:val="00D32EE0"/>
    <w:rsid w:val="00D34921"/>
    <w:rsid w:val="00D34A98"/>
    <w:rsid w:val="00D34DA4"/>
    <w:rsid w:val="00D36614"/>
    <w:rsid w:val="00D37086"/>
    <w:rsid w:val="00D37693"/>
    <w:rsid w:val="00D379FA"/>
    <w:rsid w:val="00D40266"/>
    <w:rsid w:val="00D40453"/>
    <w:rsid w:val="00D40B19"/>
    <w:rsid w:val="00D410A5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40C"/>
    <w:rsid w:val="00D60B9E"/>
    <w:rsid w:val="00D651AF"/>
    <w:rsid w:val="00D66315"/>
    <w:rsid w:val="00D70E88"/>
    <w:rsid w:val="00D70F9D"/>
    <w:rsid w:val="00D71D3B"/>
    <w:rsid w:val="00D72625"/>
    <w:rsid w:val="00D74331"/>
    <w:rsid w:val="00D7459C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92AFE"/>
    <w:rsid w:val="00D92C52"/>
    <w:rsid w:val="00D93238"/>
    <w:rsid w:val="00DA025E"/>
    <w:rsid w:val="00DA518A"/>
    <w:rsid w:val="00DA636F"/>
    <w:rsid w:val="00DA706D"/>
    <w:rsid w:val="00DA75CF"/>
    <w:rsid w:val="00DB0073"/>
    <w:rsid w:val="00DB0AB6"/>
    <w:rsid w:val="00DB0BA5"/>
    <w:rsid w:val="00DB3482"/>
    <w:rsid w:val="00DB3F44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53C6"/>
    <w:rsid w:val="00DE60C1"/>
    <w:rsid w:val="00DE67FC"/>
    <w:rsid w:val="00DE7ED5"/>
    <w:rsid w:val="00DF0815"/>
    <w:rsid w:val="00DF30DF"/>
    <w:rsid w:val="00DF41BF"/>
    <w:rsid w:val="00DF4AA7"/>
    <w:rsid w:val="00DF4AAF"/>
    <w:rsid w:val="00DF7964"/>
    <w:rsid w:val="00E02397"/>
    <w:rsid w:val="00E064D0"/>
    <w:rsid w:val="00E06B0C"/>
    <w:rsid w:val="00E0798B"/>
    <w:rsid w:val="00E07B0A"/>
    <w:rsid w:val="00E07B9A"/>
    <w:rsid w:val="00E113D6"/>
    <w:rsid w:val="00E15F57"/>
    <w:rsid w:val="00E17C47"/>
    <w:rsid w:val="00E22B3F"/>
    <w:rsid w:val="00E237F4"/>
    <w:rsid w:val="00E238E4"/>
    <w:rsid w:val="00E24796"/>
    <w:rsid w:val="00E253B2"/>
    <w:rsid w:val="00E26F58"/>
    <w:rsid w:val="00E27BD3"/>
    <w:rsid w:val="00E304A2"/>
    <w:rsid w:val="00E30FEC"/>
    <w:rsid w:val="00E31CCF"/>
    <w:rsid w:val="00E32A4A"/>
    <w:rsid w:val="00E4069E"/>
    <w:rsid w:val="00E4076B"/>
    <w:rsid w:val="00E414C6"/>
    <w:rsid w:val="00E43552"/>
    <w:rsid w:val="00E436BA"/>
    <w:rsid w:val="00E45EF3"/>
    <w:rsid w:val="00E47B63"/>
    <w:rsid w:val="00E504EB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68"/>
    <w:rsid w:val="00E668EB"/>
    <w:rsid w:val="00E67D45"/>
    <w:rsid w:val="00E70031"/>
    <w:rsid w:val="00E714A5"/>
    <w:rsid w:val="00E72177"/>
    <w:rsid w:val="00E73256"/>
    <w:rsid w:val="00E73617"/>
    <w:rsid w:val="00E73D08"/>
    <w:rsid w:val="00E75C57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5F9"/>
    <w:rsid w:val="00EB5CED"/>
    <w:rsid w:val="00EB72A2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3C93"/>
    <w:rsid w:val="00ED509A"/>
    <w:rsid w:val="00ED5262"/>
    <w:rsid w:val="00ED5D0F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0DC1"/>
    <w:rsid w:val="00F023A9"/>
    <w:rsid w:val="00F06C54"/>
    <w:rsid w:val="00F072D8"/>
    <w:rsid w:val="00F07A10"/>
    <w:rsid w:val="00F10825"/>
    <w:rsid w:val="00F10A2D"/>
    <w:rsid w:val="00F12A5F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748F"/>
    <w:rsid w:val="00F27D61"/>
    <w:rsid w:val="00F30B22"/>
    <w:rsid w:val="00F30DEE"/>
    <w:rsid w:val="00F31F73"/>
    <w:rsid w:val="00F3281B"/>
    <w:rsid w:val="00F32DDC"/>
    <w:rsid w:val="00F33C35"/>
    <w:rsid w:val="00F3428E"/>
    <w:rsid w:val="00F35313"/>
    <w:rsid w:val="00F3578A"/>
    <w:rsid w:val="00F360FF"/>
    <w:rsid w:val="00F43104"/>
    <w:rsid w:val="00F44A61"/>
    <w:rsid w:val="00F4734D"/>
    <w:rsid w:val="00F47599"/>
    <w:rsid w:val="00F47D81"/>
    <w:rsid w:val="00F55467"/>
    <w:rsid w:val="00F56DD6"/>
    <w:rsid w:val="00F56EB3"/>
    <w:rsid w:val="00F63A09"/>
    <w:rsid w:val="00F640C8"/>
    <w:rsid w:val="00F64E51"/>
    <w:rsid w:val="00F66A1B"/>
    <w:rsid w:val="00F70197"/>
    <w:rsid w:val="00F70F5F"/>
    <w:rsid w:val="00F71246"/>
    <w:rsid w:val="00F7146E"/>
    <w:rsid w:val="00F767A7"/>
    <w:rsid w:val="00F76FBE"/>
    <w:rsid w:val="00F81BB6"/>
    <w:rsid w:val="00F835C1"/>
    <w:rsid w:val="00F84634"/>
    <w:rsid w:val="00F84CC4"/>
    <w:rsid w:val="00F84DD8"/>
    <w:rsid w:val="00F86875"/>
    <w:rsid w:val="00F86AEB"/>
    <w:rsid w:val="00F8704F"/>
    <w:rsid w:val="00F87B0C"/>
    <w:rsid w:val="00F9384F"/>
    <w:rsid w:val="00FA0423"/>
    <w:rsid w:val="00FA191B"/>
    <w:rsid w:val="00FA2CF7"/>
    <w:rsid w:val="00FA2E18"/>
    <w:rsid w:val="00FA6851"/>
    <w:rsid w:val="00FA76C0"/>
    <w:rsid w:val="00FB0D2D"/>
    <w:rsid w:val="00FB17B8"/>
    <w:rsid w:val="00FB2CCA"/>
    <w:rsid w:val="00FB52C2"/>
    <w:rsid w:val="00FB58D3"/>
    <w:rsid w:val="00FB6375"/>
    <w:rsid w:val="00FB6F46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5F12"/>
    <w:rsid w:val="00FD638C"/>
    <w:rsid w:val="00FD650F"/>
    <w:rsid w:val="00FF05AA"/>
    <w:rsid w:val="00FF1AFB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384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73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29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3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4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33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833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1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1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5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50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34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3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4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80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1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74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38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9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6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7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9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2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6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68633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01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6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6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7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2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5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520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6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16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2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4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08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1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67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9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0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5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7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72060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4276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74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2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2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2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97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6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7959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48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8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96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3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998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8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91867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70659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09382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88">
          <w:marLeft w:val="205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973">
          <w:marLeft w:val="205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646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5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61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9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06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33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3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7637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423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46651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03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64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5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910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1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9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9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3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83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33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3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14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1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366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5376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450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1068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9175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8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1955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184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5870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839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56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33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9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9155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6789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9518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0634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4355">
          <w:marLeft w:val="205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89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14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2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5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6703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0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93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51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3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3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9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44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15570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8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95068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65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2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05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79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80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90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1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6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5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65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5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7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3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2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56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32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4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7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5997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763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67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9460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644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8379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626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2860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5950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2721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4893">
          <w:marLeft w:val="168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8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5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084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05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805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47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1637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89</cp:revision>
  <cp:lastPrinted>2017-04-28T05:57:00Z</cp:lastPrinted>
  <dcterms:created xsi:type="dcterms:W3CDTF">2020-04-10T10:54:00Z</dcterms:created>
  <dcterms:modified xsi:type="dcterms:W3CDTF">2021-01-15T10:38:00Z</dcterms:modified>
</cp:coreProperties>
</file>